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42D62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BATEYLL</w:t>
      </w:r>
      <w:r>
        <w:rPr>
          <w:rFonts w:ascii="Times New Roman" w:hAnsi="Times New Roman" w:cs="Times New Roman"/>
        </w:rPr>
        <w:t xml:space="preserve">     (fl.1483)</w:t>
      </w:r>
    </w:p>
    <w:p w14:paraId="6B9DF180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Maldon, Essex. Husbandman.</w:t>
      </w:r>
    </w:p>
    <w:p w14:paraId="2546A0BB" w14:textId="77777777" w:rsidR="00AD20F1" w:rsidRDefault="00AD20F1" w:rsidP="00AD20F1">
      <w:pPr>
        <w:rPr>
          <w:rFonts w:ascii="Times New Roman" w:hAnsi="Times New Roman" w:cs="Times New Roman"/>
        </w:rPr>
      </w:pPr>
    </w:p>
    <w:p w14:paraId="2190E8B2" w14:textId="77777777" w:rsidR="00AD20F1" w:rsidRDefault="00AD20F1" w:rsidP="00AD20F1">
      <w:pPr>
        <w:rPr>
          <w:rFonts w:ascii="Times New Roman" w:hAnsi="Times New Roman" w:cs="Times New Roman"/>
        </w:rPr>
      </w:pPr>
    </w:p>
    <w:p w14:paraId="4F3BC86F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Clopton, esquire(q.v.), brought a plaint of debt against him, Adam</w:t>
      </w:r>
    </w:p>
    <w:p w14:paraId="43852703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Norman of Colchester(q.v.) and John Stacy of Maldon(q.v.).</w:t>
      </w:r>
    </w:p>
    <w:p w14:paraId="66366C03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0DAABB2" w14:textId="77777777" w:rsidR="00AD20F1" w:rsidRDefault="00AD20F1" w:rsidP="00AD20F1">
      <w:pPr>
        <w:rPr>
          <w:rFonts w:ascii="Times New Roman" w:hAnsi="Times New Roman" w:cs="Times New Roman"/>
        </w:rPr>
      </w:pPr>
    </w:p>
    <w:p w14:paraId="6FF9A81F" w14:textId="77777777" w:rsidR="00AD20F1" w:rsidRDefault="00AD20F1" w:rsidP="00AD20F1">
      <w:pPr>
        <w:rPr>
          <w:rFonts w:ascii="Times New Roman" w:hAnsi="Times New Roman" w:cs="Times New Roman"/>
        </w:rPr>
      </w:pPr>
    </w:p>
    <w:p w14:paraId="57B3B302" w14:textId="77777777" w:rsidR="00AD20F1" w:rsidRDefault="00AD20F1" w:rsidP="00AD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6F25A153" w14:textId="77777777" w:rsidR="006B2F86" w:rsidRPr="00E71FC3" w:rsidRDefault="00AD20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7CA5D" w14:textId="77777777" w:rsidR="00AD20F1" w:rsidRDefault="00AD20F1" w:rsidP="00E71FC3">
      <w:r>
        <w:separator/>
      </w:r>
    </w:p>
  </w:endnote>
  <w:endnote w:type="continuationSeparator" w:id="0">
    <w:p w14:paraId="1E2DEB34" w14:textId="77777777" w:rsidR="00AD20F1" w:rsidRDefault="00AD20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610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AEE68" w14:textId="77777777" w:rsidR="00AD20F1" w:rsidRDefault="00AD20F1" w:rsidP="00E71FC3">
      <w:r>
        <w:separator/>
      </w:r>
    </w:p>
  </w:footnote>
  <w:footnote w:type="continuationSeparator" w:id="0">
    <w:p w14:paraId="4C06C2AA" w14:textId="77777777" w:rsidR="00AD20F1" w:rsidRDefault="00AD20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0F1"/>
    <w:rsid w:val="001A7C09"/>
    <w:rsid w:val="00577BD5"/>
    <w:rsid w:val="00656CBA"/>
    <w:rsid w:val="006A1F77"/>
    <w:rsid w:val="00733BE7"/>
    <w:rsid w:val="00AB52E8"/>
    <w:rsid w:val="00AD20F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927B8"/>
  <w15:chartTrackingRefBased/>
  <w15:docId w15:val="{07E5BA80-810E-49AF-A696-48AA6B59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0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2019-07-24T20:32:00Z</dcterms:created>
  <dcterms:modified xsi:type="dcterms:W3CDTF">2019-07-24T20:34:00Z</dcterms:modified>
</cp:coreProperties>
</file>